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P- 11992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Tischlerarbeiten - Erweiterung der Annette-von-Droste-Hülshoffschule Nienberge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2026-0463-23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Tischlerarbeiten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